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C12D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William COLYN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1E2A3CE" w14:textId="3FEA7B76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the Order of Preachers, York.</w:t>
      </w:r>
    </w:p>
    <w:p w14:paraId="5EB2E21D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948EE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8F9680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Carmelites in York by</w:t>
      </w:r>
    </w:p>
    <w:p w14:paraId="4D8D5D47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3405026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154F961A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E242F" w14:textId="77777777" w:rsidR="007A79B0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EF684" w14:textId="77777777" w:rsidR="007A79B0" w:rsidRPr="00E16E2D" w:rsidRDefault="007A79B0" w:rsidP="007A7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5CFFF67F" w14:textId="0343FED2" w:rsidR="00BA00AB" w:rsidRPr="007A79B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A79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02C56" w14:textId="77777777" w:rsidR="007A79B0" w:rsidRDefault="007A79B0" w:rsidP="009139A6">
      <w:r>
        <w:separator/>
      </w:r>
    </w:p>
  </w:endnote>
  <w:endnote w:type="continuationSeparator" w:id="0">
    <w:p w14:paraId="11349C36" w14:textId="77777777" w:rsidR="007A79B0" w:rsidRDefault="007A7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C1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ED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C9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4525" w14:textId="77777777" w:rsidR="007A79B0" w:rsidRDefault="007A79B0" w:rsidP="009139A6">
      <w:r>
        <w:separator/>
      </w:r>
    </w:p>
  </w:footnote>
  <w:footnote w:type="continuationSeparator" w:id="0">
    <w:p w14:paraId="6B62E49E" w14:textId="77777777" w:rsidR="007A79B0" w:rsidRDefault="007A7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2B8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93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00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9B0"/>
    <w:rsid w:val="000666E0"/>
    <w:rsid w:val="002510B7"/>
    <w:rsid w:val="005C130B"/>
    <w:rsid w:val="007A79B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132FF"/>
  <w15:chartTrackingRefBased/>
  <w15:docId w15:val="{C9842A38-78F8-4A40-824E-2B142B13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2021-04-21T18:37:00Z</dcterms:created>
  <dcterms:modified xsi:type="dcterms:W3CDTF">2021-04-21T18:38:00Z</dcterms:modified>
</cp:coreProperties>
</file>